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5DAC56" w14:textId="2DC19051" w:rsidR="00472E32" w:rsidRDefault="00472E3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FORDEN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75CA4120" w14:textId="4B648559" w:rsidR="00472E32" w:rsidRDefault="00472E3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parish church of Bury, Sussex.</w:t>
      </w:r>
    </w:p>
    <w:p w14:paraId="6A5C7BEC" w14:textId="790B0FB5" w:rsidR="00472E32" w:rsidRDefault="00472E3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668013" w14:textId="4F4C3357" w:rsidR="00472E32" w:rsidRDefault="00472E3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5A73A9" w14:textId="73964D62" w:rsidR="00472E32" w:rsidRDefault="00472E3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Dec.1477</w:t>
      </w:r>
      <w:r>
        <w:rPr>
          <w:rFonts w:ascii="Times New Roman" w:hAnsi="Times New Roman" w:cs="Times New Roman"/>
          <w:sz w:val="24"/>
          <w:szCs w:val="24"/>
        </w:rPr>
        <w:tab/>
        <w:t>He had died by this date.</w:t>
      </w:r>
    </w:p>
    <w:p w14:paraId="14BA941A" w14:textId="77777777" w:rsidR="00472E32" w:rsidRDefault="00472E32" w:rsidP="00472E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(C.P.R. 1476-85 p.61)</w:t>
      </w:r>
    </w:p>
    <w:p w14:paraId="54D06BAE" w14:textId="77777777" w:rsidR="00472E32" w:rsidRDefault="00472E32" w:rsidP="00472E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BFE1ED" w14:textId="77777777" w:rsidR="00472E32" w:rsidRDefault="00472E32" w:rsidP="00472E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4B3AA2" w14:textId="77777777" w:rsidR="00472E32" w:rsidRDefault="00472E32" w:rsidP="00472E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March 2021</w:t>
      </w:r>
    </w:p>
    <w:p w14:paraId="68239D43" w14:textId="77152427" w:rsidR="00472E32" w:rsidRPr="00472E32" w:rsidRDefault="00472E3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8253E4" w14:textId="07C3A3F0" w:rsidR="00472E32" w:rsidRPr="00472E32" w:rsidRDefault="00472E3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472E32" w:rsidRPr="00472E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EFB0F4" w14:textId="77777777" w:rsidR="00472E32" w:rsidRDefault="00472E32" w:rsidP="009139A6">
      <w:r>
        <w:separator/>
      </w:r>
    </w:p>
  </w:endnote>
  <w:endnote w:type="continuationSeparator" w:id="0">
    <w:p w14:paraId="1271FA94" w14:textId="77777777" w:rsidR="00472E32" w:rsidRDefault="00472E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C7B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E7F6A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A4480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696D93" w14:textId="77777777" w:rsidR="00472E32" w:rsidRDefault="00472E32" w:rsidP="009139A6">
      <w:r>
        <w:separator/>
      </w:r>
    </w:p>
  </w:footnote>
  <w:footnote w:type="continuationSeparator" w:id="0">
    <w:p w14:paraId="6E4A5877" w14:textId="77777777" w:rsidR="00472E32" w:rsidRDefault="00472E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EA8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4C4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77D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E32"/>
    <w:rsid w:val="000666E0"/>
    <w:rsid w:val="002510B7"/>
    <w:rsid w:val="00362D87"/>
    <w:rsid w:val="00472E32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FBF51"/>
  <w15:chartTrackingRefBased/>
  <w15:docId w15:val="{343629BA-6F68-40E1-9249-91E4CC52A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2021-03-09T19:36:00Z</dcterms:created>
  <dcterms:modified xsi:type="dcterms:W3CDTF">2021-03-09T19:50:00Z</dcterms:modified>
</cp:coreProperties>
</file>